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20AF" w:rsidRDefault="006820AF" w:rsidP="00106302">
      <w:pPr>
        <w:ind w:left="-851"/>
        <w:rPr>
          <w:noProof/>
          <w:lang w:eastAsia="pl-PL"/>
        </w:rPr>
      </w:pPr>
      <w:r>
        <w:rPr>
          <w:noProof/>
          <w:lang w:eastAsia="pl-PL"/>
        </w:rPr>
        <w:t>MAPA ORIENTACYJNA</w:t>
      </w:r>
    </w:p>
    <w:p w:rsidR="006820AF" w:rsidRDefault="006820AF" w:rsidP="00106302">
      <w:pPr>
        <w:ind w:left="-851"/>
        <w:rPr>
          <w:noProof/>
          <w:lang w:eastAsia="pl-PL"/>
        </w:rPr>
      </w:pPr>
    </w:p>
    <w:p w:rsidR="006820AF" w:rsidRDefault="006820AF" w:rsidP="00106302">
      <w:pPr>
        <w:ind w:left="-851" w:right="-455"/>
      </w:pPr>
      <w:r>
        <w:rPr>
          <w:noProof/>
          <w:lang w:eastAsia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2" o:spid="_x0000_s1026" type="#_x0000_t202" style="position:absolute;left:0;text-align:left;margin-left:-40.85pt;margin-top:303.45pt;width:280.05pt;height:100.6pt;z-index:251659264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" filled="f" stroked="f">
            <v:textbox style="mso-fit-shape-to-text:t">
              <w:txbxContent>
                <w:p w:rsidR="006820AF" w:rsidRPr="00EF745F" w:rsidRDefault="006820AF" w:rsidP="00FF544D">
                  <w:pPr>
                    <w:jc w:val="center"/>
                    <w:rPr>
                      <w:b/>
                      <w:color w:val="FFFFFF"/>
                    </w:rPr>
                  </w:pPr>
                  <w:r w:rsidRPr="00EF745F">
                    <w:rPr>
                      <w:b/>
                      <w:color w:val="FFFFFF"/>
                    </w:rPr>
                    <w:t>UL. WIŚNIOWA BOBROWNIKI, GMINA OTYŃ</w:t>
                  </w:r>
                </w:p>
              </w:txbxContent>
            </v:textbox>
          </v:shape>
        </w:pict>
      </w:r>
      <w:r>
        <w:rPr>
          <w:noProof/>
          <w:lang w:eastAsia="pl-PL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Łącznik prosty ze strzałką 3" o:spid="_x0000_s1027" type="#_x0000_t32" style="position:absolute;left:0;text-align:left;margin-left:271.15pt;margin-top:42.45pt;width:78pt;height:32.25pt;flip:x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" strokecolor="white" strokeweight="2.25pt">
            <v:stroke endarrow="block" joinstyle="miter"/>
          </v:shape>
        </w:pict>
      </w:r>
      <w:r>
        <w:rPr>
          <w:noProof/>
          <w:lang w:eastAsia="pl-PL"/>
        </w:rPr>
        <w:pict>
          <v:shape id="_x0000_s1028" type="#_x0000_t202" style="position:absolute;left:0;text-align:left;margin-left:226.55pt;margin-top:23.4pt;width:280.05pt;height:100.6pt;z-index:251657216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" filled="f" stroked="f">
            <v:textbox style="mso-fit-shape-to-text:t">
              <w:txbxContent>
                <w:p w:rsidR="006820AF" w:rsidRPr="00EF745F" w:rsidRDefault="006820AF" w:rsidP="00106302">
                  <w:pPr>
                    <w:jc w:val="center"/>
                    <w:rPr>
                      <w:b/>
                      <w:color w:val="FFFFFF"/>
                    </w:rPr>
                  </w:pPr>
                  <w:r w:rsidRPr="00EF745F">
                    <w:rPr>
                      <w:b/>
                      <w:color w:val="FFFFFF"/>
                    </w:rPr>
                    <w:t>OBSZAR OBJĘTY PRZEDMIOTEM ZAMÓWIENIA</w:t>
                  </w:r>
                </w:p>
              </w:txbxContent>
            </v:textbox>
          </v:shape>
        </w:pict>
      </w:r>
      <w:r>
        <w:rPr>
          <w:noProof/>
          <w:lang w:eastAsia="pl-PL"/>
        </w:rPr>
        <w:pict>
          <v:line id="Łącznik prosty 2" o:spid="_x0000_s1029" style="position:absolute;left:0;text-align:left;z-index:251656192;visibility:visible" from="232.9pt,29.7pt" to="292.9pt,1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" strokecolor="red" strokeweight="3pt">
            <v:stroke joinstyle="miter"/>
          </v:line>
        </w:pict>
      </w:r>
      <w:bookmarkStart w:id="0" w:name="_GoBack"/>
      <w:r w:rsidRPr="00651EF0"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1" o:spid="_x0000_i1025" type="#_x0000_t75" style="width:777.75pt;height:378.75pt;visibility:visible" o:bordertopcolor="red" o:borderleftcolor="red" o:borderbottomcolor="red" o:borderrightcolor="red">
            <v:imagedata r:id="rId4" o:title="" croptop="14826f" cropbottom="2981f"/>
            <w10:bordertop type="single" width="6"/>
            <w10:borderleft type="single" width="6"/>
            <w10:borderbottom type="single" width="6"/>
            <w10:borderright type="single" width="6"/>
          </v:shape>
        </w:pict>
      </w:r>
      <w:bookmarkEnd w:id="0"/>
    </w:p>
    <w:sectPr w:rsidR="006820AF" w:rsidSect="00106302">
      <w:pgSz w:w="16838" w:h="11906" w:orient="landscape"/>
      <w:pgMar w:top="42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6302"/>
    <w:rsid w:val="00106302"/>
    <w:rsid w:val="00254F7E"/>
    <w:rsid w:val="004F513B"/>
    <w:rsid w:val="00651EF0"/>
    <w:rsid w:val="006820AF"/>
    <w:rsid w:val="00B45268"/>
    <w:rsid w:val="00BB70FB"/>
    <w:rsid w:val="00EF745F"/>
    <w:rsid w:val="00FF54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544D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</Pages>
  <Words>3</Words>
  <Characters>22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MAPA ORIENTACYJNA</dc:title>
  <dc:subject/>
  <dc:creator>Maciej Frąckiewicz</dc:creator>
  <cp:keywords/>
  <dc:description/>
  <cp:lastModifiedBy>M</cp:lastModifiedBy>
  <cp:revision>2</cp:revision>
  <dcterms:created xsi:type="dcterms:W3CDTF">2019-10-29T07:02:00Z</dcterms:created>
  <dcterms:modified xsi:type="dcterms:W3CDTF">2019-10-29T07:02:00Z</dcterms:modified>
</cp:coreProperties>
</file>